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7338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7338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1C6BB1" w:rsidRDefault="003C5DA2" w:rsidP="007338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6B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1 </w:t>
            </w:r>
            <w:r w:rsidR="00B37812" w:rsidRPr="001C6BB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="00B37812" w:rsidRPr="001C6BB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Function Base</w:t>
            </w:r>
            <w:r w:rsidR="00B37812" w:rsidRPr="001C6BB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)</w:t>
            </w:r>
          </w:p>
        </w:tc>
      </w:tr>
      <w:tr w:rsidR="00623AA6" w:rsidRPr="00EF1000" w:rsidTr="0001364D">
        <w:tc>
          <w:tcPr>
            <w:tcW w:w="9609" w:type="dxa"/>
          </w:tcPr>
          <w:p w:rsidR="00623AA6" w:rsidRPr="0051254A" w:rsidRDefault="00D76FC7" w:rsidP="00640B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B37812" w:rsidRPr="00512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1254A" w:rsidRPr="00512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37812" w:rsidRPr="00512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: 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="00640B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วิชาที่ได้รับการจัดอันดับระดับโลกโดย </w:t>
            </w:r>
            <w:proofErr w:type="spellStart"/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Quacquarelli</w:t>
            </w:r>
            <w:proofErr w:type="spellEnd"/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Symonds 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QS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E3BC9" w:rsidRPr="001C0AB3" w:rsidTr="00C34913">
        <w:tc>
          <w:tcPr>
            <w:tcW w:w="9609" w:type="dxa"/>
          </w:tcPr>
          <w:p w:rsidR="008E3BC9" w:rsidRPr="00E631B2" w:rsidRDefault="008E3BC9" w:rsidP="00733810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</w:tcPr>
          <w:p w:rsidR="00BD41FF" w:rsidRPr="0051254A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  <w:p w:rsidR="0051254A" w:rsidRPr="00317C9F" w:rsidRDefault="0051254A" w:rsidP="00317C9F">
            <w:pPr>
              <w:pStyle w:val="ListParagraph"/>
              <w:numPr>
                <w:ilvl w:val="0"/>
                <w:numId w:val="29"/>
              </w:numPr>
              <w:ind w:left="-18" w:firstLine="11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ผลการประเมินจาก </w:t>
            </w:r>
            <w:proofErr w:type="spellStart"/>
            <w:r w:rsidRPr="00317C9F">
              <w:rPr>
                <w:rFonts w:ascii="TH SarabunPSK" w:hAnsi="TH SarabunPSK" w:cs="TH SarabunPSK"/>
                <w:sz w:val="32"/>
                <w:szCs w:val="32"/>
              </w:rPr>
              <w:t>Quacquarelli</w:t>
            </w:r>
            <w:proofErr w:type="spellEnd"/>
            <w:r w:rsidRPr="00317C9F">
              <w:rPr>
                <w:rFonts w:ascii="TH SarabunPSK" w:hAnsi="TH SarabunPSK" w:cs="TH SarabunPSK"/>
                <w:sz w:val="32"/>
                <w:szCs w:val="32"/>
              </w:rPr>
              <w:t xml:space="preserve"> Symonds 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17C9F">
              <w:rPr>
                <w:rFonts w:ascii="TH SarabunPSK" w:hAnsi="TH SarabunPSK" w:cs="TH SarabunPSK"/>
                <w:sz w:val="32"/>
                <w:szCs w:val="32"/>
              </w:rPr>
              <w:t>QS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ของประเทศอังกฤษจะประกาศ </w:t>
            </w:r>
            <w:r w:rsidRPr="00317C9F">
              <w:rPr>
                <w:rFonts w:ascii="TH SarabunPSK" w:hAnsi="TH SarabunPSK" w:cs="TH SarabunPSK"/>
                <w:sz w:val="32"/>
                <w:szCs w:val="32"/>
              </w:rPr>
              <w:t xml:space="preserve">World university Ranking by Subject 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201</w:t>
            </w:r>
            <w:r w:rsidR="00640BBC" w:rsidRPr="00317C9F">
              <w:rPr>
                <w:rFonts w:ascii="TH SarabunPSK" w:hAnsi="TH SarabunPSK" w:cs="TH SarabunPSK" w:hint="cs"/>
                <w:sz w:val="32"/>
                <w:szCs w:val="32"/>
                <w:cs/>
              </w:rPr>
              <w:t>9 โดยจะใช้ผลการจัดอันดับใน</w:t>
            </w:r>
            <w:r w:rsidR="00640BBC"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รอบเดือนกรกฎาคม 2019</w:t>
            </w:r>
          </w:p>
          <w:p w:rsidR="0051254A" w:rsidRPr="00317C9F" w:rsidRDefault="0051254A" w:rsidP="00317C9F">
            <w:pPr>
              <w:pStyle w:val="ListParagraph"/>
              <w:numPr>
                <w:ilvl w:val="0"/>
                <w:numId w:val="29"/>
              </w:numPr>
              <w:tabs>
                <w:tab w:val="left" w:pos="1400"/>
              </w:tabs>
              <w:ind w:hanging="7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ตัวชี้วัดในการจัดอันดับรายสาขา ประกอบด้วย </w:t>
            </w:r>
          </w:p>
          <w:p w:rsidR="0051254A" w:rsidRDefault="00640BBC" w:rsidP="00640BBC">
            <w:pPr>
              <w:pStyle w:val="ListParagraph"/>
              <w:ind w:left="14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 xml:space="preserve">Academic Reputation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(ความมีชื่อเสียงในด้านวิชาการระดับนานาชาติ)</w:t>
            </w:r>
          </w:p>
          <w:p w:rsidR="0051254A" w:rsidRDefault="00640BBC" w:rsidP="00640BBC">
            <w:pPr>
              <w:pStyle w:val="ListParagraph"/>
              <w:ind w:left="14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 xml:space="preserve">Employer Reputation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(ความมีชื่อเสียงในแวดวงผู้จ้างงานในระดับนานาชาติ)</w:t>
            </w:r>
          </w:p>
          <w:p w:rsidR="0051254A" w:rsidRDefault="00640BBC" w:rsidP="00640BBC">
            <w:pPr>
              <w:pStyle w:val="ListParagraph"/>
              <w:ind w:left="14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 xml:space="preserve">Citations per Paper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(จำนวนครั้งของผลงานวิจัยที่ได้รับการอ้างอิงต่อจำนวนผลงานตีพิมพ์) </w:t>
            </w:r>
          </w:p>
          <w:p w:rsidR="0051254A" w:rsidRPr="00C63F0C" w:rsidRDefault="00640BBC" w:rsidP="00640BBC">
            <w:pPr>
              <w:pStyle w:val="ListParagraph"/>
              <w:ind w:left="14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 xml:space="preserve">Index Citations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(จำนวนผลงานตีพิมพ์ในวารสารวิชาการนานาชาติและการอ้างอิง)</w:t>
            </w:r>
          </w:p>
          <w:p w:rsidR="00B37812" w:rsidRPr="00317C9F" w:rsidRDefault="00640BBC" w:rsidP="00317C9F">
            <w:pPr>
              <w:pStyle w:val="ListParagraph"/>
              <w:numPr>
                <w:ilvl w:val="0"/>
                <w:numId w:val="28"/>
              </w:numPr>
              <w:ind w:left="-18" w:firstLine="11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7C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นับเฉพาะสถาบันอุดมศึกษาที่มีจุดเน้นในการผลิตบัณฑิตและการวิจัย เช่น จุฬาลงกรณ์มหาวิทยาลัย มหาวิทยาลัยเกษตรศาสตร์ มหาวิทยาลัยมหิดล มหาวิทยาลัยนเรศวร มหาวิทยาลัยขอนแก่น มหาวิทยาลัยศรีนครินทร</w:t>
            </w:r>
            <w:r w:rsidR="00286574" w:rsidRPr="00317C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317C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วิโรฒ มหาวิทยาลัยสุโขทัยธรรมาธิราช สถาบันบัณฑิตพัฒนบริหารศาสตร์ มหาวิทยาลัยมหาสารคาม มหาวิทยาลัยเทคโนโลยีพระจอมเกล้าพระนครเหนือ</w:t>
            </w:r>
            <w:r w:rsidR="00286574" w:rsidRPr="00317C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มหาวิทยาลัยเทคโนโลยีพระจอมเกล้าธนบุรี มหาวิทยาลัยศิลปากร สถาบันเทคโน</w:t>
            </w:r>
            <w:r w:rsidR="00286574" w:rsidRPr="00317C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โลยี</w:t>
            </w:r>
            <w:r w:rsidR="00317C9F" w:rsidRPr="00317C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ปทุมวัน มหาวิทยาลัยเทคโนโลยีมหานคร มหาวิทยาลัยคริสเตียน มหาวิทยาลัยชินวัตร</w:t>
            </w:r>
          </w:p>
          <w:p w:rsidR="00B37812" w:rsidRPr="0051254A" w:rsidRDefault="00B37812" w:rsidP="00B37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3AA6" w:rsidRPr="001C0AB3" w:rsidTr="004D54C3">
        <w:trPr>
          <w:trHeight w:val="1538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B37812">
              <w:trPr>
                <w:tblHeader/>
              </w:trPr>
              <w:tc>
                <w:tcPr>
                  <w:tcW w:w="3127" w:type="dxa"/>
                  <w:vAlign w:val="center"/>
                </w:tcPr>
                <w:p w:rsidR="00C00637" w:rsidRPr="00AA628E" w:rsidRDefault="00317C9F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เป้าหมายขั้นต่ำ</w:t>
                  </w:r>
                  <w:r w:rsidR="004D54C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(50)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317C9F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เป้าหมายมาตรฐาน</w:t>
                  </w:r>
                  <w:r w:rsidR="004D54C3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="004D54C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(75)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317C9F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เป้าหมายขั้นสูง</w:t>
                  </w:r>
                  <w:r w:rsidR="004D54C3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="004D54C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(100)</w:t>
                  </w:r>
                </w:p>
              </w:tc>
            </w:tr>
            <w:tr w:rsidR="000A0DF3" w:rsidTr="00B37812">
              <w:tc>
                <w:tcPr>
                  <w:tcW w:w="3127" w:type="dxa"/>
                </w:tcPr>
                <w:p w:rsidR="00D31488" w:rsidRPr="005668AE" w:rsidRDefault="004D54C3" w:rsidP="0051254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63</w:t>
                  </w:r>
                </w:p>
              </w:tc>
              <w:tc>
                <w:tcPr>
                  <w:tcW w:w="3127" w:type="dxa"/>
                </w:tcPr>
                <w:p w:rsidR="001C6BB1" w:rsidRPr="001C6BB1" w:rsidRDefault="004D54C3" w:rsidP="00AD20D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67</w:t>
                  </w:r>
                </w:p>
              </w:tc>
              <w:tc>
                <w:tcPr>
                  <w:tcW w:w="3128" w:type="dxa"/>
                </w:tcPr>
                <w:p w:rsidR="000A0DF3" w:rsidRPr="001C6BB1" w:rsidRDefault="004D54C3" w:rsidP="00D3148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71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 xml:space="preserve">  </w:t>
            </w:r>
          </w:p>
        </w:tc>
      </w:tr>
      <w:tr w:rsidR="00296397" w:rsidRPr="001C0AB3" w:rsidTr="004D54C3">
        <w:trPr>
          <w:trHeight w:val="1538"/>
        </w:trPr>
        <w:tc>
          <w:tcPr>
            <w:tcW w:w="9609" w:type="dxa"/>
          </w:tcPr>
          <w:p w:rsidR="00296397" w:rsidRDefault="00296397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  <w:tbl>
            <w:tblPr>
              <w:tblStyle w:val="TableGrid"/>
              <w:tblW w:w="9328" w:type="dxa"/>
              <w:tblLayout w:type="fixed"/>
              <w:tblLook w:val="04A0" w:firstRow="1" w:lastRow="0" w:firstColumn="1" w:lastColumn="0" w:noHBand="0" w:noVBand="1"/>
            </w:tblPr>
            <w:tblGrid>
              <w:gridCol w:w="4650"/>
              <w:gridCol w:w="4678"/>
            </w:tblGrid>
            <w:tr w:rsidR="00B341F1" w:rsidTr="00B341F1">
              <w:trPr>
                <w:tblHeader/>
              </w:trPr>
              <w:tc>
                <w:tcPr>
                  <w:tcW w:w="4650" w:type="dxa"/>
                  <w:vAlign w:val="center"/>
                </w:tcPr>
                <w:p w:rsidR="00B341F1" w:rsidRPr="00AA628E" w:rsidRDefault="00B341F1" w:rsidP="0029639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4678" w:type="dxa"/>
                  <w:vAlign w:val="bottom"/>
                </w:tcPr>
                <w:p w:rsidR="00B341F1" w:rsidRPr="00AA628E" w:rsidRDefault="00B341F1" w:rsidP="0029639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B341F1" w:rsidTr="00B341F1">
              <w:tc>
                <w:tcPr>
                  <w:tcW w:w="4650" w:type="dxa"/>
                </w:tcPr>
                <w:p w:rsidR="00B341F1" w:rsidRPr="001C6BB1" w:rsidRDefault="00B341F1" w:rsidP="00B341F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 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สาขาวิชา</w:t>
                  </w:r>
                </w:p>
              </w:tc>
              <w:tc>
                <w:tcPr>
                  <w:tcW w:w="4678" w:type="dxa"/>
                </w:tcPr>
                <w:p w:rsidR="00B341F1" w:rsidRPr="001C6BB1" w:rsidRDefault="00B341F1" w:rsidP="0029639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เป็นไปตามเป้าหมายมาตรฐาน</w:t>
                  </w:r>
                </w:p>
              </w:tc>
            </w:tr>
          </w:tbl>
          <w:p w:rsidR="00296397" w:rsidRDefault="00296397" w:rsidP="001C0AB3">
            <w:pPr>
              <w:spacing w:line="360" w:lineRule="exact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</w:tr>
      <w:tr w:rsidR="00792154" w:rsidRPr="001C0AB3" w:rsidTr="004D54C3">
        <w:trPr>
          <w:trHeight w:val="759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D93F6A" w:rsidRPr="00DD1F7A" w:rsidRDefault="00296397" w:rsidP="00296397">
            <w:pPr>
              <w:pStyle w:val="ListParagraph"/>
              <w:numPr>
                <w:ilvl w:val="0"/>
                <w:numId w:val="29"/>
              </w:numPr>
              <w:ind w:left="-18" w:firstLine="1134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ผลการประเมินจาก </w:t>
            </w:r>
            <w:proofErr w:type="spellStart"/>
            <w:r w:rsidRPr="00317C9F">
              <w:rPr>
                <w:rFonts w:ascii="TH SarabunPSK" w:hAnsi="TH SarabunPSK" w:cs="TH SarabunPSK"/>
                <w:sz w:val="32"/>
                <w:szCs w:val="32"/>
              </w:rPr>
              <w:t>Quacquarelli</w:t>
            </w:r>
            <w:proofErr w:type="spellEnd"/>
            <w:r w:rsidRPr="00317C9F">
              <w:rPr>
                <w:rFonts w:ascii="TH SarabunPSK" w:hAnsi="TH SarabunPSK" w:cs="TH SarabunPSK"/>
                <w:sz w:val="32"/>
                <w:szCs w:val="32"/>
              </w:rPr>
              <w:t xml:space="preserve"> Symonds 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17C9F">
              <w:rPr>
                <w:rFonts w:ascii="TH SarabunPSK" w:hAnsi="TH SarabunPSK" w:cs="TH SarabunPSK"/>
                <w:sz w:val="32"/>
                <w:szCs w:val="32"/>
              </w:rPr>
              <w:t>QS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) ของประเทศอังกฤษ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ประกาศ </w:t>
            </w:r>
            <w:r w:rsidRPr="00317C9F">
              <w:rPr>
                <w:rFonts w:ascii="TH SarabunPSK" w:hAnsi="TH SarabunPSK" w:cs="TH SarabunPSK"/>
                <w:sz w:val="32"/>
                <w:szCs w:val="32"/>
              </w:rPr>
              <w:t xml:space="preserve">World university Ranking by Subject 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201</w:t>
            </w:r>
            <w:r w:rsidRPr="00317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66 สาขาวิชา</w:t>
            </w:r>
          </w:p>
        </w:tc>
      </w:tr>
      <w:tr w:rsidR="00792154" w:rsidRPr="001C0AB3" w:rsidTr="004D54C3">
        <w:trPr>
          <w:trHeight w:val="812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DD1F7A" w:rsidRDefault="003B0476" w:rsidP="00DD1F7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792154" w:rsidRPr="001C0AB3" w:rsidTr="003B0476">
        <w:trPr>
          <w:trHeight w:val="744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8316CD" w:rsidRDefault="003B0476" w:rsidP="003B0476">
            <w:pPr>
              <w:tabs>
                <w:tab w:val="left" w:pos="154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</w:t>
            </w:r>
          </w:p>
        </w:tc>
      </w:tr>
      <w:tr w:rsidR="00A25CFF" w:rsidRPr="00722831" w:rsidTr="004D54C3">
        <w:trPr>
          <w:trHeight w:val="622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997CA6" w:rsidRDefault="003B0476" w:rsidP="004D54C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D6B7F"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ผลการประเมินจาก </w:t>
            </w:r>
            <w:proofErr w:type="spellStart"/>
            <w:r w:rsidR="005D6B7F" w:rsidRPr="00317C9F">
              <w:rPr>
                <w:rFonts w:ascii="TH SarabunPSK" w:hAnsi="TH SarabunPSK" w:cs="TH SarabunPSK"/>
                <w:sz w:val="32"/>
                <w:szCs w:val="32"/>
              </w:rPr>
              <w:t>Quacquarelli</w:t>
            </w:r>
            <w:proofErr w:type="spellEnd"/>
            <w:r w:rsidR="005D6B7F" w:rsidRPr="00317C9F">
              <w:rPr>
                <w:rFonts w:ascii="TH SarabunPSK" w:hAnsi="TH SarabunPSK" w:cs="TH SarabunPSK"/>
                <w:sz w:val="32"/>
                <w:szCs w:val="32"/>
              </w:rPr>
              <w:t xml:space="preserve"> Symonds </w:t>
            </w:r>
            <w:r w:rsidR="005D6B7F"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5D6B7F" w:rsidRPr="00317C9F">
              <w:rPr>
                <w:rFonts w:ascii="TH SarabunPSK" w:hAnsi="TH SarabunPSK" w:cs="TH SarabunPSK"/>
                <w:sz w:val="32"/>
                <w:szCs w:val="32"/>
              </w:rPr>
              <w:t>QS</w:t>
            </w:r>
            <w:r w:rsidR="005D6B7F"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) ของประเทศอังกฤษ</w:t>
            </w:r>
            <w:bookmarkStart w:id="0" w:name="_GoBack"/>
            <w:bookmarkEnd w:id="0"/>
            <w:r w:rsidR="005D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D6B7F"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ประกาศ </w:t>
            </w:r>
            <w:r w:rsidR="005D6B7F" w:rsidRPr="00317C9F">
              <w:rPr>
                <w:rFonts w:ascii="TH SarabunPSK" w:hAnsi="TH SarabunPSK" w:cs="TH SarabunPSK"/>
                <w:sz w:val="32"/>
                <w:szCs w:val="32"/>
              </w:rPr>
              <w:t xml:space="preserve">World university Ranking by Subject </w:t>
            </w:r>
            <w:r w:rsidR="005D6B7F"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201</w:t>
            </w:r>
            <w:r w:rsidR="005D6B7F" w:rsidRPr="00317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 </w:t>
            </w:r>
            <w:r w:rsidR="005D6B7F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66 สาขาวิชา</w:t>
            </w:r>
          </w:p>
        </w:tc>
      </w:tr>
    </w:tbl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33D" w:rsidRDefault="00D2633D" w:rsidP="00D011BA">
      <w:r>
        <w:separator/>
      </w:r>
    </w:p>
  </w:endnote>
  <w:endnote w:type="continuationSeparator" w:id="0">
    <w:p w:rsidR="00D2633D" w:rsidRDefault="00D2633D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33D" w:rsidRDefault="00D2633D" w:rsidP="00D011BA">
      <w:r>
        <w:separator/>
      </w:r>
    </w:p>
  </w:footnote>
  <w:footnote w:type="continuationSeparator" w:id="0">
    <w:p w:rsidR="00D2633D" w:rsidRDefault="00D2633D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640BB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640BB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067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B4FF5"/>
    <w:multiLevelType w:val="hybridMultilevel"/>
    <w:tmpl w:val="4798E89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D355B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11507"/>
    <w:multiLevelType w:val="hybridMultilevel"/>
    <w:tmpl w:val="6A1C10A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AD01BE"/>
    <w:multiLevelType w:val="hybridMultilevel"/>
    <w:tmpl w:val="DE60C418"/>
    <w:lvl w:ilvl="0" w:tplc="8FA2CB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6A9EABF8">
      <w:start w:val="1"/>
      <w:numFmt w:val="decimal"/>
      <w:lvlText w:val="%2)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C51B93"/>
    <w:multiLevelType w:val="hybridMultilevel"/>
    <w:tmpl w:val="5BC8731A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F020A6A"/>
    <w:multiLevelType w:val="hybridMultilevel"/>
    <w:tmpl w:val="735AE5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E17901"/>
    <w:multiLevelType w:val="hybridMultilevel"/>
    <w:tmpl w:val="8EE202C2"/>
    <w:lvl w:ilvl="0" w:tplc="0409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12" w15:restartNumberingAfterBreak="0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 w15:restartNumberingAfterBreak="0">
    <w:nsid w:val="4CA52CCA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DD03F2"/>
    <w:multiLevelType w:val="hybridMultilevel"/>
    <w:tmpl w:val="228A853E"/>
    <w:lvl w:ilvl="0" w:tplc="0FA0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88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F0C6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C540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75C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0A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08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527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80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51074616"/>
    <w:multiLevelType w:val="hybridMultilevel"/>
    <w:tmpl w:val="64C654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556F5C92"/>
    <w:multiLevelType w:val="hybridMultilevel"/>
    <w:tmpl w:val="450AFBEE"/>
    <w:lvl w:ilvl="0" w:tplc="2096730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8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A1516"/>
    <w:multiLevelType w:val="hybridMultilevel"/>
    <w:tmpl w:val="4E74091E"/>
    <w:lvl w:ilvl="0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0" w15:restartNumberingAfterBreak="0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E138F"/>
    <w:multiLevelType w:val="hybridMultilevel"/>
    <w:tmpl w:val="21B0BA2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E2E380A"/>
    <w:multiLevelType w:val="multilevel"/>
    <w:tmpl w:val="107E1C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70D8559D"/>
    <w:multiLevelType w:val="hybridMultilevel"/>
    <w:tmpl w:val="59244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3E733A"/>
    <w:multiLevelType w:val="hybridMultilevel"/>
    <w:tmpl w:val="EA72BFD6"/>
    <w:lvl w:ilvl="0" w:tplc="21CAA7DE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6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A5AD9"/>
    <w:multiLevelType w:val="hybridMultilevel"/>
    <w:tmpl w:val="1AD81A60"/>
    <w:lvl w:ilvl="0" w:tplc="4818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8C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3A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2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FC2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2EB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92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F80A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34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2"/>
  </w:num>
  <w:num w:numId="4">
    <w:abstractNumId w:val="26"/>
  </w:num>
  <w:num w:numId="5">
    <w:abstractNumId w:val="6"/>
  </w:num>
  <w:num w:numId="6">
    <w:abstractNumId w:val="18"/>
  </w:num>
  <w:num w:numId="7">
    <w:abstractNumId w:val="2"/>
  </w:num>
  <w:num w:numId="8">
    <w:abstractNumId w:val="3"/>
  </w:num>
  <w:num w:numId="9">
    <w:abstractNumId w:val="20"/>
  </w:num>
  <w:num w:numId="10">
    <w:abstractNumId w:val="16"/>
  </w:num>
  <w:num w:numId="11">
    <w:abstractNumId w:val="10"/>
  </w:num>
  <w:num w:numId="12">
    <w:abstractNumId w:val="12"/>
  </w:num>
  <w:num w:numId="13">
    <w:abstractNumId w:val="14"/>
  </w:num>
  <w:num w:numId="14">
    <w:abstractNumId w:val="13"/>
  </w:num>
  <w:num w:numId="15">
    <w:abstractNumId w:val="27"/>
  </w:num>
  <w:num w:numId="16">
    <w:abstractNumId w:val="5"/>
  </w:num>
  <w:num w:numId="17">
    <w:abstractNumId w:val="0"/>
  </w:num>
  <w:num w:numId="18">
    <w:abstractNumId w:val="17"/>
  </w:num>
  <w:num w:numId="19">
    <w:abstractNumId w:val="4"/>
  </w:num>
  <w:num w:numId="20">
    <w:abstractNumId w:val="23"/>
  </w:num>
  <w:num w:numId="21">
    <w:abstractNumId w:val="15"/>
  </w:num>
  <w:num w:numId="22">
    <w:abstractNumId w:val="25"/>
  </w:num>
  <w:num w:numId="23">
    <w:abstractNumId w:val="7"/>
  </w:num>
  <w:num w:numId="24">
    <w:abstractNumId w:val="8"/>
  </w:num>
  <w:num w:numId="25">
    <w:abstractNumId w:val="21"/>
  </w:num>
  <w:num w:numId="26">
    <w:abstractNumId w:val="1"/>
  </w:num>
  <w:num w:numId="27">
    <w:abstractNumId w:val="19"/>
  </w:num>
  <w:num w:numId="28">
    <w:abstractNumId w:val="24"/>
  </w:num>
  <w:num w:numId="2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B1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6577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458A"/>
    <w:rsid w:val="0008783F"/>
    <w:rsid w:val="00093F66"/>
    <w:rsid w:val="000A0DF3"/>
    <w:rsid w:val="000A25A7"/>
    <w:rsid w:val="000B18FC"/>
    <w:rsid w:val="000B3872"/>
    <w:rsid w:val="000B4DDE"/>
    <w:rsid w:val="000B60F3"/>
    <w:rsid w:val="000B76F9"/>
    <w:rsid w:val="000C7E92"/>
    <w:rsid w:val="000D32C8"/>
    <w:rsid w:val="000D3310"/>
    <w:rsid w:val="000D4E42"/>
    <w:rsid w:val="000D70BB"/>
    <w:rsid w:val="000E14FA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6BB1"/>
    <w:rsid w:val="001C7269"/>
    <w:rsid w:val="001C7749"/>
    <w:rsid w:val="001D6EB1"/>
    <w:rsid w:val="001D70F5"/>
    <w:rsid w:val="002055D0"/>
    <w:rsid w:val="00207FB6"/>
    <w:rsid w:val="0021030A"/>
    <w:rsid w:val="002233E5"/>
    <w:rsid w:val="002238FA"/>
    <w:rsid w:val="00225BEA"/>
    <w:rsid w:val="00225DE8"/>
    <w:rsid w:val="002279A1"/>
    <w:rsid w:val="0023620A"/>
    <w:rsid w:val="00241B21"/>
    <w:rsid w:val="002501A1"/>
    <w:rsid w:val="0025578C"/>
    <w:rsid w:val="00256423"/>
    <w:rsid w:val="00264063"/>
    <w:rsid w:val="00264E90"/>
    <w:rsid w:val="002712F3"/>
    <w:rsid w:val="002735D3"/>
    <w:rsid w:val="00275313"/>
    <w:rsid w:val="00275AE3"/>
    <w:rsid w:val="00276100"/>
    <w:rsid w:val="00281B76"/>
    <w:rsid w:val="00286574"/>
    <w:rsid w:val="00291697"/>
    <w:rsid w:val="00292B82"/>
    <w:rsid w:val="0029448D"/>
    <w:rsid w:val="00296397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3937"/>
    <w:rsid w:val="002C6A94"/>
    <w:rsid w:val="002D0F53"/>
    <w:rsid w:val="002D1C6B"/>
    <w:rsid w:val="002D1D7E"/>
    <w:rsid w:val="002D2D0A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17C9F"/>
    <w:rsid w:val="0032235E"/>
    <w:rsid w:val="0032262B"/>
    <w:rsid w:val="003232B2"/>
    <w:rsid w:val="00326D39"/>
    <w:rsid w:val="00336D7F"/>
    <w:rsid w:val="00346250"/>
    <w:rsid w:val="00350953"/>
    <w:rsid w:val="00350965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B0476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311F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D54C3"/>
    <w:rsid w:val="004E00C2"/>
    <w:rsid w:val="004E14E1"/>
    <w:rsid w:val="004E338C"/>
    <w:rsid w:val="004E63F8"/>
    <w:rsid w:val="004F789B"/>
    <w:rsid w:val="005034D0"/>
    <w:rsid w:val="005123FF"/>
    <w:rsid w:val="0051254A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3BE7"/>
    <w:rsid w:val="005A09F7"/>
    <w:rsid w:val="005A1029"/>
    <w:rsid w:val="005A18C9"/>
    <w:rsid w:val="005A1E1C"/>
    <w:rsid w:val="005A5C6F"/>
    <w:rsid w:val="005B0220"/>
    <w:rsid w:val="005B1722"/>
    <w:rsid w:val="005B54BF"/>
    <w:rsid w:val="005B58ED"/>
    <w:rsid w:val="005C066C"/>
    <w:rsid w:val="005C0B20"/>
    <w:rsid w:val="005C107F"/>
    <w:rsid w:val="005C20EA"/>
    <w:rsid w:val="005C28DD"/>
    <w:rsid w:val="005C3BB8"/>
    <w:rsid w:val="005D5758"/>
    <w:rsid w:val="005D61E3"/>
    <w:rsid w:val="005D6B7F"/>
    <w:rsid w:val="005D6F81"/>
    <w:rsid w:val="005E076E"/>
    <w:rsid w:val="005E0EDF"/>
    <w:rsid w:val="005E4699"/>
    <w:rsid w:val="005E54A4"/>
    <w:rsid w:val="005F14D9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0BBC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3810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D5B9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15C0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C405C"/>
    <w:rsid w:val="008D0478"/>
    <w:rsid w:val="008D554B"/>
    <w:rsid w:val="008D60F2"/>
    <w:rsid w:val="008D652D"/>
    <w:rsid w:val="008E3BC9"/>
    <w:rsid w:val="008F04C9"/>
    <w:rsid w:val="008F36D6"/>
    <w:rsid w:val="008F53B7"/>
    <w:rsid w:val="008F7CBC"/>
    <w:rsid w:val="00900E85"/>
    <w:rsid w:val="009041E9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97CA6"/>
    <w:rsid w:val="009A3104"/>
    <w:rsid w:val="009A56E8"/>
    <w:rsid w:val="009B7010"/>
    <w:rsid w:val="009B799D"/>
    <w:rsid w:val="009C0018"/>
    <w:rsid w:val="009C0DB7"/>
    <w:rsid w:val="009F5087"/>
    <w:rsid w:val="00A058D5"/>
    <w:rsid w:val="00A118D8"/>
    <w:rsid w:val="00A13329"/>
    <w:rsid w:val="00A13985"/>
    <w:rsid w:val="00A15F6D"/>
    <w:rsid w:val="00A20442"/>
    <w:rsid w:val="00A22E6A"/>
    <w:rsid w:val="00A25CFF"/>
    <w:rsid w:val="00A31C1C"/>
    <w:rsid w:val="00A33522"/>
    <w:rsid w:val="00A40C73"/>
    <w:rsid w:val="00A40D02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B02E4"/>
    <w:rsid w:val="00AC06F2"/>
    <w:rsid w:val="00AC19EB"/>
    <w:rsid w:val="00AC4700"/>
    <w:rsid w:val="00AC7F6C"/>
    <w:rsid w:val="00AD0916"/>
    <w:rsid w:val="00AD20DC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066AB"/>
    <w:rsid w:val="00B21500"/>
    <w:rsid w:val="00B2671C"/>
    <w:rsid w:val="00B26DC8"/>
    <w:rsid w:val="00B341F1"/>
    <w:rsid w:val="00B37812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C4CFA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3860"/>
    <w:rsid w:val="00BE5FBC"/>
    <w:rsid w:val="00C00637"/>
    <w:rsid w:val="00C015C8"/>
    <w:rsid w:val="00C04F73"/>
    <w:rsid w:val="00C1510E"/>
    <w:rsid w:val="00C16823"/>
    <w:rsid w:val="00C20BAE"/>
    <w:rsid w:val="00C306E7"/>
    <w:rsid w:val="00C32CEA"/>
    <w:rsid w:val="00C34039"/>
    <w:rsid w:val="00C35E1C"/>
    <w:rsid w:val="00C37AEA"/>
    <w:rsid w:val="00C424C1"/>
    <w:rsid w:val="00C4283B"/>
    <w:rsid w:val="00C46CEC"/>
    <w:rsid w:val="00C47473"/>
    <w:rsid w:val="00C50FE4"/>
    <w:rsid w:val="00C63F0C"/>
    <w:rsid w:val="00C65D03"/>
    <w:rsid w:val="00C70119"/>
    <w:rsid w:val="00C70D2C"/>
    <w:rsid w:val="00C813E4"/>
    <w:rsid w:val="00C83B54"/>
    <w:rsid w:val="00C871DD"/>
    <w:rsid w:val="00C91432"/>
    <w:rsid w:val="00C959C0"/>
    <w:rsid w:val="00CA0F0B"/>
    <w:rsid w:val="00CA19E1"/>
    <w:rsid w:val="00CA1A89"/>
    <w:rsid w:val="00CA1B3A"/>
    <w:rsid w:val="00CA4984"/>
    <w:rsid w:val="00CB18C9"/>
    <w:rsid w:val="00CB381E"/>
    <w:rsid w:val="00CB79DC"/>
    <w:rsid w:val="00CC3E08"/>
    <w:rsid w:val="00CD0730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33D"/>
    <w:rsid w:val="00D26662"/>
    <w:rsid w:val="00D30B94"/>
    <w:rsid w:val="00D31488"/>
    <w:rsid w:val="00D41B2F"/>
    <w:rsid w:val="00D52651"/>
    <w:rsid w:val="00D63045"/>
    <w:rsid w:val="00D63068"/>
    <w:rsid w:val="00D63CF0"/>
    <w:rsid w:val="00D643B2"/>
    <w:rsid w:val="00D70B0E"/>
    <w:rsid w:val="00D72B69"/>
    <w:rsid w:val="00D76FC7"/>
    <w:rsid w:val="00D922B3"/>
    <w:rsid w:val="00D93D88"/>
    <w:rsid w:val="00D93F6A"/>
    <w:rsid w:val="00D9596D"/>
    <w:rsid w:val="00DA1EEE"/>
    <w:rsid w:val="00DA39BA"/>
    <w:rsid w:val="00DA62DE"/>
    <w:rsid w:val="00DB4AB6"/>
    <w:rsid w:val="00DB5154"/>
    <w:rsid w:val="00DB7A3D"/>
    <w:rsid w:val="00DC09A1"/>
    <w:rsid w:val="00DD080A"/>
    <w:rsid w:val="00DD0F60"/>
    <w:rsid w:val="00DD1F7A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99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65796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C2080"/>
    <w:rsid w:val="00ED26A8"/>
    <w:rsid w:val="00ED4081"/>
    <w:rsid w:val="00ED6EE4"/>
    <w:rsid w:val="00EE6D06"/>
    <w:rsid w:val="00EF1000"/>
    <w:rsid w:val="00EF33E8"/>
    <w:rsid w:val="00EF3C69"/>
    <w:rsid w:val="00EF4017"/>
    <w:rsid w:val="00EF7DFD"/>
    <w:rsid w:val="00F00096"/>
    <w:rsid w:val="00F02B23"/>
    <w:rsid w:val="00F03785"/>
    <w:rsid w:val="00F0658D"/>
    <w:rsid w:val="00F10F59"/>
    <w:rsid w:val="00F11962"/>
    <w:rsid w:val="00F243AF"/>
    <w:rsid w:val="00F2676B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14A0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352D1F"/>
  <w15:docId w15:val="{58DC2BB5-292C-4409-B61E-6EFAACBE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C4CB0-7A09-47E7-8AE1-3463D355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5</Template>
  <TotalTime>20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4</cp:revision>
  <cp:lastPrinted>2018-10-03T04:20:00Z</cp:lastPrinted>
  <dcterms:created xsi:type="dcterms:W3CDTF">2019-06-14T08:01:00Z</dcterms:created>
  <dcterms:modified xsi:type="dcterms:W3CDTF">2019-06-27T03:15:00Z</dcterms:modified>
</cp:coreProperties>
</file>